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>1.1</w:t>
      </w:r>
      <w:r>
        <w:rPr>
          <w:spacing w:val="3"/>
          <w:lang w:val="kk-KZ"/>
        </w:rPr>
        <w:t xml:space="preserve"> </w:t>
      </w:r>
      <w:r>
        <w:rPr>
          <w:lang w:val="kk-KZ"/>
        </w:rPr>
        <w:t xml:space="preserve">Ұнның түсі неге тәуелді? 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ұнның сорты мен түріне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ылғалдылығына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клейковина көрсеткішіне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en-US"/>
        </w:rPr>
        <w:t>D</w:t>
      </w:r>
      <w:r>
        <w:rPr>
          <w:spacing w:val="3"/>
        </w:rPr>
        <w:t xml:space="preserve">) </w:t>
      </w:r>
      <w:r>
        <w:rPr>
          <w:lang w:val="kk-KZ"/>
        </w:rPr>
        <w:t>натурасына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 w:rsidRPr="001A5BE1">
        <w:rPr>
          <w:spacing w:val="3"/>
          <w:lang w:val="kk-KZ"/>
        </w:rPr>
        <w:t xml:space="preserve">Е) </w:t>
      </w:r>
      <w:r>
        <w:rPr>
          <w:lang w:val="kk-KZ"/>
        </w:rPr>
        <w:t>дұрыс жауап жоқ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2.1 </w:t>
      </w:r>
      <w:r>
        <w:rPr>
          <w:lang w:val="kk-KZ"/>
        </w:rPr>
        <w:t>Ұнның түрі мен сортына  тәуелді: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ұн түсі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күлділігі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ылғалдылығы</w:t>
      </w:r>
    </w:p>
    <w:p w:rsidR="00D96979" w:rsidRDefault="00D96979" w:rsidP="001A5BE1">
      <w:pPr>
        <w:shd w:val="clear" w:color="auto" w:fill="FFFFFF"/>
        <w:ind w:left="567"/>
        <w:jc w:val="both"/>
      </w:pPr>
      <w:r>
        <w:rPr>
          <w:spacing w:val="3"/>
          <w:lang w:val="en-US"/>
        </w:rPr>
        <w:t>D</w:t>
      </w:r>
      <w:r>
        <w:rPr>
          <w:spacing w:val="3"/>
        </w:rPr>
        <w:t xml:space="preserve">) </w:t>
      </w:r>
      <w:r>
        <w:rPr>
          <w:lang w:val="kk-KZ"/>
        </w:rPr>
        <w:t>к</w:t>
      </w:r>
      <w:r>
        <w:t>лейковина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Е) </w:t>
      </w:r>
      <w:r>
        <w:rPr>
          <w:lang w:val="kk-KZ"/>
        </w:rPr>
        <w:t>дұрыс жауап жоқ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3.1</w:t>
      </w:r>
      <w:r>
        <w:rPr>
          <w:lang w:val="kk-KZ"/>
        </w:rPr>
        <w:t xml:space="preserve"> Жоғарғы сортты ұн әдетте ... 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А) </w:t>
      </w:r>
      <w:r>
        <w:rPr>
          <w:lang w:val="kk-KZ"/>
        </w:rPr>
        <w:t>ақшыл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қошқыл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бірдей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en-US"/>
        </w:rPr>
        <w:t>D</w:t>
      </w:r>
      <w:r>
        <w:rPr>
          <w:spacing w:val="3"/>
        </w:rPr>
        <w:t xml:space="preserve">) </w:t>
      </w:r>
      <w:r>
        <w:rPr>
          <w:lang w:val="kk-KZ"/>
        </w:rPr>
        <w:t>барлығы дұрыс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дұрыс жауап жоқ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4.1</w:t>
      </w:r>
      <w:r>
        <w:rPr>
          <w:lang w:val="kk-KZ"/>
        </w:rPr>
        <w:t xml:space="preserve"> Төменгі сортты ұн әдетте ... 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ақшыл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қошқыл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бірдей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 w:rsidRPr="00043A13">
        <w:rPr>
          <w:spacing w:val="3"/>
          <w:lang w:val="kk-KZ"/>
        </w:rPr>
        <w:t xml:space="preserve">D) </w:t>
      </w:r>
      <w:r>
        <w:rPr>
          <w:lang w:val="kk-KZ"/>
        </w:rPr>
        <w:t>барлығы дұрыс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 w:rsidRPr="00043A13">
        <w:rPr>
          <w:spacing w:val="3"/>
          <w:lang w:val="kk-KZ"/>
        </w:rPr>
        <w:t xml:space="preserve">Е) </w:t>
      </w:r>
      <w:r>
        <w:rPr>
          <w:lang w:val="kk-KZ"/>
        </w:rPr>
        <w:t>дұрыс жауап жоқ</w:t>
      </w:r>
    </w:p>
    <w:p w:rsidR="00D96979" w:rsidRPr="00043A13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 w:rsidRPr="00043A13">
        <w:rPr>
          <w:spacing w:val="3"/>
          <w:lang w:val="kk-KZ"/>
        </w:rPr>
        <w:t>**********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 w:rsidRPr="00043A13">
        <w:rPr>
          <w:spacing w:val="3"/>
          <w:lang w:val="kk-KZ"/>
        </w:rPr>
        <w:t>5.1</w:t>
      </w:r>
      <w:r>
        <w:rPr>
          <w:spacing w:val="3"/>
          <w:lang w:val="kk-KZ"/>
        </w:rPr>
        <w:t xml:space="preserve"> </w:t>
      </w:r>
      <w:r>
        <w:rPr>
          <w:lang w:val="kk-KZ"/>
        </w:rPr>
        <w:t xml:space="preserve">Ұнға қауырсынды бөлшектер көп түссе, онда ... көп болады. 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күлділігі</w:t>
      </w:r>
    </w:p>
    <w:p w:rsidR="00D96979" w:rsidRDefault="00D96979" w:rsidP="001A5BE1">
      <w:pPr>
        <w:shd w:val="clear" w:color="auto" w:fill="FFFFFF"/>
        <w:ind w:left="567"/>
        <w:jc w:val="both"/>
      </w:pPr>
      <w:r>
        <w:rPr>
          <w:spacing w:val="3"/>
        </w:rPr>
        <w:t xml:space="preserve">В) </w:t>
      </w:r>
      <w:r>
        <w:rPr>
          <w:lang w:val="kk-KZ"/>
        </w:rPr>
        <w:t>к</w:t>
      </w:r>
      <w:r>
        <w:t>лейковина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н</w:t>
      </w:r>
      <w:r>
        <w:t>атура</w:t>
      </w:r>
      <w:r>
        <w:rPr>
          <w:lang w:val="kk-KZ"/>
        </w:rPr>
        <w:t>сы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D) </w:t>
      </w:r>
      <w:r>
        <w:rPr>
          <w:lang w:val="kk-KZ"/>
        </w:rPr>
        <w:t>ылғылдығы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натурасы  мен ылғалдығы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6.1 Ұнтақтау</w:t>
      </w:r>
      <w:r>
        <w:rPr>
          <w:lang w:val="kk-KZ"/>
        </w:rPr>
        <w:t xml:space="preserve"> ірілігі астықты ұсақтау дәрежесін сипаттайды және неге әсер етеді? 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</w:rPr>
        <w:t xml:space="preserve">А) </w:t>
      </w:r>
      <w:r>
        <w:rPr>
          <w:spacing w:val="3"/>
          <w:lang w:val="kk-KZ"/>
        </w:rPr>
        <w:t xml:space="preserve">Ұнның технологиялық ерекшелігі 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t>Клейковин</w:t>
      </w:r>
      <w:r>
        <w:rPr>
          <w:lang w:val="kk-KZ"/>
        </w:rPr>
        <w:t>аға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t>Натур</w:t>
      </w:r>
      <w:r>
        <w:rPr>
          <w:lang w:val="kk-KZ"/>
        </w:rPr>
        <w:t>асына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D) </w:t>
      </w:r>
      <w:r>
        <w:rPr>
          <w:lang w:val="kk-KZ"/>
        </w:rPr>
        <w:t>Барлығы дұрыс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Дұрыс жауап жоқ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</w:rPr>
      </w:pPr>
      <w:r>
        <w:rPr>
          <w:spacing w:val="3"/>
        </w:rPr>
        <w:t>**********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>7.1</w:t>
      </w:r>
      <w:r>
        <w:rPr>
          <w:spacing w:val="3"/>
          <w:lang w:val="kk-KZ"/>
        </w:rPr>
        <w:t xml:space="preserve"> </w:t>
      </w:r>
      <w:r>
        <w:rPr>
          <w:lang w:val="kk-KZ"/>
        </w:rPr>
        <w:t>Залалданған ұн?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сатуға болмайды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сатуға болады</w:t>
      </w:r>
    </w:p>
    <w:p w:rsidR="00D96979" w:rsidRDefault="00D96979" w:rsidP="001A5BE1">
      <w:pPr>
        <w:shd w:val="clear" w:color="auto" w:fill="FFFFFF"/>
        <w:tabs>
          <w:tab w:val="center" w:pos="4677"/>
        </w:tabs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кейде сатуға болады</w:t>
      </w:r>
      <w:r>
        <w:rPr>
          <w:lang w:val="kk-KZ"/>
        </w:rPr>
        <w:tab/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en-US"/>
        </w:rPr>
        <w:t>D</w:t>
      </w:r>
      <w:r>
        <w:rPr>
          <w:spacing w:val="3"/>
        </w:rPr>
        <w:t xml:space="preserve">) </w:t>
      </w:r>
      <w:r>
        <w:rPr>
          <w:lang w:val="kk-KZ"/>
        </w:rPr>
        <w:t>дұрыс жауап жоқ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барлығы дұрыс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8.1 </w:t>
      </w:r>
      <w:r>
        <w:rPr>
          <w:lang w:val="kk-KZ"/>
        </w:rPr>
        <w:t>Сатуға болмайды?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залалданған ұн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залалданбаған ұн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С) </w:t>
      </w:r>
      <w:r>
        <w:rPr>
          <w:lang w:val="kk-KZ"/>
        </w:rPr>
        <w:t>залалданбаған қарақұмық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D) </w:t>
      </w:r>
      <w:r>
        <w:rPr>
          <w:lang w:val="kk-KZ"/>
        </w:rPr>
        <w:t>дұрыс жауап жоқ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Е) </w:t>
      </w:r>
      <w:r>
        <w:rPr>
          <w:lang w:val="kk-KZ"/>
        </w:rPr>
        <w:t>барлығы дұрыс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</w:rPr>
      </w:pPr>
      <w:r>
        <w:rPr>
          <w:spacing w:val="3"/>
        </w:rPr>
        <w:t>**********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>9.1</w:t>
      </w:r>
      <w:r>
        <w:rPr>
          <w:spacing w:val="3"/>
          <w:lang w:val="kk-KZ"/>
        </w:rPr>
        <w:t xml:space="preserve"> </w:t>
      </w:r>
      <w:r>
        <w:rPr>
          <w:lang w:val="kk-KZ"/>
        </w:rPr>
        <w:t>Шикі клейковина саны мен сапасын тек ... анықтайды.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қарабидай ұнында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қарақұмық ұнында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бидай ұнында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en-US"/>
        </w:rPr>
        <w:t>D</w:t>
      </w:r>
      <w:r>
        <w:rPr>
          <w:spacing w:val="3"/>
        </w:rPr>
        <w:t xml:space="preserve">) </w:t>
      </w:r>
      <w:r>
        <w:rPr>
          <w:lang w:val="kk-KZ"/>
        </w:rPr>
        <w:t>арпа ұнында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қарабидай және арпа ұнында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10.1</w:t>
      </w:r>
      <w:r>
        <w:rPr>
          <w:lang w:val="kk-KZ"/>
        </w:rPr>
        <w:t xml:space="preserve"> Созылмалығына және эластикасына қарап анықтайды:  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күлділігін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натурасын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клейковинасын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D) </w:t>
      </w:r>
      <w:r>
        <w:rPr>
          <w:lang w:val="kk-KZ"/>
        </w:rPr>
        <w:t>ылғалдылығын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ештеңе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11.1</w:t>
      </w:r>
      <w:r>
        <w:rPr>
          <w:lang w:val="kk-KZ"/>
        </w:rPr>
        <w:t xml:space="preserve"> Ұнның сорты жоғары болса, ірілігі ... болады. 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аз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көп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2 есе көп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D) </w:t>
      </w:r>
      <w:r>
        <w:rPr>
          <w:lang w:val="kk-KZ"/>
        </w:rPr>
        <w:t>дұрыс жауап жоқ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барлығы дұрыс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12.1</w:t>
      </w:r>
      <w:r>
        <w:rPr>
          <w:lang w:val="kk-KZ"/>
        </w:rPr>
        <w:t xml:space="preserve"> Ұнның ірілігі аз болса? 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 xml:space="preserve">А) ұнның сорты жоғары болады 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</w:rPr>
        <w:t xml:space="preserve">В) </w:t>
      </w:r>
      <w:r>
        <w:rPr>
          <w:spacing w:val="3"/>
          <w:lang w:val="kk-KZ"/>
        </w:rPr>
        <w:t xml:space="preserve">ұнның сорты төмен болады 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</w:rPr>
        <w:t xml:space="preserve">С) </w:t>
      </w:r>
      <w:r>
        <w:rPr>
          <w:spacing w:val="3"/>
          <w:lang w:val="kk-KZ"/>
        </w:rPr>
        <w:t xml:space="preserve">клейковина көрсеткіші 2 есе көп болады 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 w:rsidRPr="00043A13">
        <w:rPr>
          <w:spacing w:val="3"/>
          <w:lang w:val="kk-KZ"/>
        </w:rPr>
        <w:t xml:space="preserve">D) </w:t>
      </w:r>
      <w:r>
        <w:rPr>
          <w:lang w:val="kk-KZ"/>
        </w:rPr>
        <w:t>барлығы дұрыс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 w:rsidRPr="00043A13">
        <w:rPr>
          <w:spacing w:val="3"/>
          <w:lang w:val="kk-KZ"/>
        </w:rPr>
        <w:t xml:space="preserve">Е) </w:t>
      </w:r>
      <w:r>
        <w:rPr>
          <w:lang w:val="kk-KZ"/>
        </w:rPr>
        <w:t>дұрыс жауап жоқ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13.1</w:t>
      </w:r>
      <w:r>
        <w:rPr>
          <w:lang w:val="kk-KZ"/>
        </w:rPr>
        <w:t xml:space="preserve"> Қамыр жасау қабілеті бұл? 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А) </w:t>
      </w:r>
      <w:r>
        <w:rPr>
          <w:lang w:val="kk-KZ"/>
        </w:rPr>
        <w:t>ұнның күші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күлділігі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клейковинасы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en-US"/>
        </w:rPr>
        <w:t>D</w:t>
      </w:r>
      <w:r>
        <w:rPr>
          <w:spacing w:val="3"/>
        </w:rPr>
        <w:t xml:space="preserve">) </w:t>
      </w:r>
      <w:r>
        <w:t>Натура</w:t>
      </w:r>
      <w:r>
        <w:rPr>
          <w:lang w:val="kk-KZ"/>
        </w:rPr>
        <w:t>сы мен қысымы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дұрыс жауап жоқ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14.1</w:t>
      </w:r>
      <w:r>
        <w:rPr>
          <w:lang w:val="kk-KZ"/>
        </w:rPr>
        <w:t>Ұнның күші бұл?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А) </w:t>
      </w:r>
      <w:r>
        <w:rPr>
          <w:lang w:val="kk-KZ"/>
        </w:rPr>
        <w:t>қамыр жасау қабілеті</w:t>
      </w:r>
    </w:p>
    <w:p w:rsidR="00D96979" w:rsidRDefault="00D96979" w:rsidP="001A5BE1">
      <w:pPr>
        <w:shd w:val="clear" w:color="auto" w:fill="FFFFFF"/>
        <w:tabs>
          <w:tab w:val="left" w:pos="1897"/>
        </w:tabs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В) </w:t>
      </w:r>
      <w:r>
        <w:rPr>
          <w:lang w:val="kk-KZ"/>
        </w:rPr>
        <w:t>күлділігі</w:t>
      </w:r>
      <w:r>
        <w:rPr>
          <w:lang w:val="kk-KZ"/>
        </w:rPr>
        <w:tab/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С) </w:t>
      </w:r>
      <w:r>
        <w:rPr>
          <w:lang w:val="kk-KZ"/>
        </w:rPr>
        <w:t>клейковинасы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D) </w:t>
      </w:r>
      <w:r>
        <w:rPr>
          <w:lang w:val="kk-KZ"/>
        </w:rPr>
        <w:t>барлығы дұрыс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дұрыс жауап жоқ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15.1</w:t>
      </w:r>
      <w:r>
        <w:rPr>
          <w:lang w:val="kk-KZ"/>
        </w:rPr>
        <w:t xml:space="preserve"> Наубайханалық ұнды қайта өңдеу кезінде?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қараюы тиіс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қараймауы тиіс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С) </w:t>
      </w:r>
      <w:r>
        <w:rPr>
          <w:lang w:val="kk-KZ"/>
        </w:rPr>
        <w:t>қызылдануы тиіс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D) </w:t>
      </w:r>
      <w:r>
        <w:rPr>
          <w:lang w:val="kk-KZ"/>
        </w:rPr>
        <w:t>дұрыс жауап жоқ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барлығы дұрыс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D96979" w:rsidRDefault="00D96979" w:rsidP="001A5BE1">
      <w:pPr>
        <w:ind w:left="567"/>
        <w:jc w:val="both"/>
        <w:rPr>
          <w:lang w:val="kk-KZ"/>
        </w:rPr>
      </w:pPr>
      <w:r>
        <w:rPr>
          <w:lang w:val="kk-KZ"/>
        </w:rPr>
        <w:t xml:space="preserve">16.1 Шикі клейковина құрамында құрғақ зат мөлшері? </w:t>
      </w:r>
    </w:p>
    <w:p w:rsidR="00D96979" w:rsidRDefault="00D96979" w:rsidP="001A5BE1">
      <w:pPr>
        <w:shd w:val="clear" w:color="auto" w:fill="FFFFFF"/>
        <w:ind w:left="567"/>
        <w:jc w:val="both"/>
      </w:pPr>
      <w:r>
        <w:rPr>
          <w:spacing w:val="3"/>
        </w:rPr>
        <w:t xml:space="preserve">А) </w:t>
      </w:r>
      <w:r>
        <w:t>30-35%</w:t>
      </w:r>
    </w:p>
    <w:p w:rsidR="00D96979" w:rsidRDefault="00D96979" w:rsidP="001A5BE1">
      <w:pPr>
        <w:shd w:val="clear" w:color="auto" w:fill="FFFFFF"/>
        <w:ind w:left="567"/>
        <w:jc w:val="both"/>
      </w:pPr>
      <w:r>
        <w:rPr>
          <w:spacing w:val="3"/>
        </w:rPr>
        <w:t xml:space="preserve">В) </w:t>
      </w:r>
      <w:r>
        <w:t>10-20%</w:t>
      </w:r>
    </w:p>
    <w:p w:rsidR="00D96979" w:rsidRDefault="00D96979" w:rsidP="001A5BE1">
      <w:pPr>
        <w:shd w:val="clear" w:color="auto" w:fill="FFFFFF"/>
        <w:ind w:left="567"/>
        <w:jc w:val="both"/>
      </w:pPr>
      <w:r>
        <w:rPr>
          <w:spacing w:val="3"/>
        </w:rPr>
        <w:t xml:space="preserve">С) </w:t>
      </w:r>
      <w:r>
        <w:t>5-10%</w:t>
      </w:r>
    </w:p>
    <w:p w:rsidR="00D96979" w:rsidRDefault="00D96979" w:rsidP="001A5BE1">
      <w:pPr>
        <w:shd w:val="clear" w:color="auto" w:fill="FFFFFF"/>
        <w:ind w:left="567"/>
        <w:jc w:val="both"/>
      </w:pPr>
      <w:r>
        <w:rPr>
          <w:spacing w:val="3"/>
          <w:lang w:val="en-US"/>
        </w:rPr>
        <w:t>D</w:t>
      </w:r>
      <w:r>
        <w:rPr>
          <w:spacing w:val="3"/>
        </w:rPr>
        <w:t xml:space="preserve">) </w:t>
      </w:r>
      <w:r>
        <w:t>60-70%</w:t>
      </w:r>
    </w:p>
    <w:p w:rsidR="00D96979" w:rsidRDefault="00D96979" w:rsidP="001A5BE1">
      <w:pPr>
        <w:shd w:val="clear" w:color="auto" w:fill="FFFFFF"/>
        <w:ind w:left="567"/>
        <w:jc w:val="both"/>
      </w:pPr>
      <w:r>
        <w:rPr>
          <w:spacing w:val="3"/>
        </w:rPr>
        <w:t xml:space="preserve">Е) </w:t>
      </w:r>
      <w:r>
        <w:t>20-30%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</w:rPr>
      </w:pPr>
      <w:r>
        <w:rPr>
          <w:spacing w:val="3"/>
        </w:rPr>
        <w:t>**********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>17.1</w:t>
      </w:r>
      <w:r>
        <w:rPr>
          <w:spacing w:val="3"/>
          <w:lang w:val="kk-KZ"/>
        </w:rPr>
        <w:t xml:space="preserve"> </w:t>
      </w:r>
      <w:r>
        <w:rPr>
          <w:lang w:val="kk-KZ"/>
        </w:rPr>
        <w:t xml:space="preserve">Шикі клейковина ылғалдылығы? </w:t>
      </w:r>
    </w:p>
    <w:p w:rsidR="00D96979" w:rsidRDefault="00D96979" w:rsidP="001A5BE1">
      <w:pPr>
        <w:shd w:val="clear" w:color="auto" w:fill="FFFFFF"/>
        <w:ind w:left="567"/>
        <w:jc w:val="both"/>
      </w:pPr>
      <w:r>
        <w:rPr>
          <w:spacing w:val="3"/>
        </w:rPr>
        <w:t xml:space="preserve">А) </w:t>
      </w:r>
      <w:r>
        <w:t>65-70%</w:t>
      </w:r>
    </w:p>
    <w:p w:rsidR="00D96979" w:rsidRDefault="00D96979" w:rsidP="001A5BE1">
      <w:pPr>
        <w:shd w:val="clear" w:color="auto" w:fill="FFFFFF"/>
        <w:ind w:left="567"/>
        <w:jc w:val="both"/>
      </w:pPr>
      <w:r>
        <w:rPr>
          <w:spacing w:val="3"/>
        </w:rPr>
        <w:t xml:space="preserve">В) </w:t>
      </w:r>
      <w:r>
        <w:t>20-25%</w:t>
      </w:r>
    </w:p>
    <w:p w:rsidR="00D96979" w:rsidRDefault="00D96979" w:rsidP="001A5BE1">
      <w:pPr>
        <w:shd w:val="clear" w:color="auto" w:fill="FFFFFF"/>
        <w:ind w:left="567"/>
        <w:jc w:val="both"/>
      </w:pPr>
      <w:r>
        <w:rPr>
          <w:spacing w:val="3"/>
        </w:rPr>
        <w:t xml:space="preserve">С) </w:t>
      </w:r>
      <w:r>
        <w:t>30-35%</w:t>
      </w:r>
    </w:p>
    <w:p w:rsidR="00D96979" w:rsidRDefault="00D96979" w:rsidP="001A5BE1">
      <w:pPr>
        <w:shd w:val="clear" w:color="auto" w:fill="FFFFFF"/>
        <w:ind w:left="567"/>
        <w:jc w:val="both"/>
      </w:pPr>
      <w:r>
        <w:rPr>
          <w:spacing w:val="3"/>
          <w:lang w:val="en-US"/>
        </w:rPr>
        <w:t>D</w:t>
      </w:r>
      <w:r>
        <w:rPr>
          <w:spacing w:val="3"/>
        </w:rPr>
        <w:t xml:space="preserve">) </w:t>
      </w:r>
      <w:r>
        <w:t>10-15%</w:t>
      </w:r>
    </w:p>
    <w:p w:rsidR="00D96979" w:rsidRDefault="00D96979" w:rsidP="001A5BE1">
      <w:pPr>
        <w:shd w:val="clear" w:color="auto" w:fill="FFFFFF"/>
        <w:ind w:left="567"/>
        <w:jc w:val="both"/>
      </w:pPr>
      <w:r>
        <w:rPr>
          <w:spacing w:val="3"/>
        </w:rPr>
        <w:t xml:space="preserve">Е) </w:t>
      </w:r>
      <w:r>
        <w:t>80-90%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</w:rPr>
      </w:pPr>
      <w:r>
        <w:rPr>
          <w:spacing w:val="3"/>
        </w:rPr>
        <w:t>**********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>18.1</w:t>
      </w:r>
      <w:r>
        <w:rPr>
          <w:spacing w:val="3"/>
          <w:lang w:val="kk-KZ"/>
        </w:rPr>
        <w:t xml:space="preserve"> </w:t>
      </w:r>
      <w:r>
        <w:rPr>
          <w:lang w:val="kk-KZ"/>
        </w:rPr>
        <w:t xml:space="preserve">Ұнды өндірудегі негізгі шикізат? 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бидай дәні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жусан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қарақұмық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D) </w:t>
      </w:r>
      <w:r>
        <w:rPr>
          <w:lang w:val="kk-KZ"/>
        </w:rPr>
        <w:t>асбұршақ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крахмал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D96979" w:rsidRDefault="00D96979" w:rsidP="001A5BE1">
      <w:pPr>
        <w:ind w:left="567"/>
        <w:jc w:val="both"/>
        <w:rPr>
          <w:lang w:val="kk-KZ"/>
        </w:rPr>
      </w:pPr>
      <w:r>
        <w:rPr>
          <w:lang w:val="kk-KZ"/>
        </w:rPr>
        <w:t xml:space="preserve">19.1 Наубайханалық қарабида ұны  қандай сорттан жинақталады? 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Егілген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t>Т</w:t>
      </w:r>
      <w:r>
        <w:rPr>
          <w:lang w:val="kk-KZ"/>
        </w:rPr>
        <w:t>ек егілген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t>Т</w:t>
      </w:r>
      <w:r>
        <w:rPr>
          <w:lang w:val="kk-KZ"/>
        </w:rPr>
        <w:t>ек</w:t>
      </w:r>
      <w:r>
        <w:t xml:space="preserve"> </w:t>
      </w:r>
      <w:r>
        <w:rPr>
          <w:lang w:val="kk-KZ"/>
        </w:rPr>
        <w:t>аршылған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en-US"/>
        </w:rPr>
        <w:t>D</w:t>
      </w:r>
      <w:r>
        <w:rPr>
          <w:spacing w:val="3"/>
        </w:rPr>
        <w:t xml:space="preserve">) </w:t>
      </w:r>
      <w:r>
        <w:t>Т</w:t>
      </w:r>
      <w:r>
        <w:rPr>
          <w:lang w:val="kk-KZ"/>
        </w:rPr>
        <w:t>ек обойная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Е) </w:t>
      </w:r>
      <w:r>
        <w:rPr>
          <w:lang w:val="kk-KZ"/>
        </w:rPr>
        <w:t>дұрыс жауап жоқ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D96979" w:rsidRDefault="00D96979" w:rsidP="001A5BE1">
      <w:pPr>
        <w:ind w:left="567"/>
        <w:jc w:val="both"/>
        <w:rPr>
          <w:lang w:val="kk-KZ"/>
        </w:rPr>
      </w:pPr>
      <w:r>
        <w:rPr>
          <w:lang w:val="kk-KZ"/>
        </w:rPr>
        <w:t xml:space="preserve">20.1 Ұнды қаптау үшін қандай ыдыстар қолданылады? 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фанерлі жәшіктер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ағаш жәшіктер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t>гофрир</w:t>
      </w:r>
      <w:r>
        <w:rPr>
          <w:lang w:val="kk-KZ"/>
        </w:rPr>
        <w:t>ленген</w:t>
      </w:r>
      <w:r>
        <w:t xml:space="preserve"> картон</w:t>
      </w:r>
      <w:r>
        <w:rPr>
          <w:lang w:val="kk-KZ"/>
        </w:rPr>
        <w:t>нан жасалған жәшіктер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en-US"/>
        </w:rPr>
        <w:t>D</w:t>
      </w:r>
      <w:r>
        <w:rPr>
          <w:spacing w:val="3"/>
        </w:rPr>
        <w:t xml:space="preserve">) </w:t>
      </w:r>
      <w:r>
        <w:rPr>
          <w:lang w:val="kk-KZ"/>
        </w:rPr>
        <w:t>қаптар</w:t>
      </w:r>
    </w:p>
    <w:p w:rsidR="00D96979" w:rsidRDefault="00D96979" w:rsidP="001A5BE1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барлығы дұрыс</w:t>
      </w:r>
    </w:p>
    <w:p w:rsidR="00D96979" w:rsidRDefault="00D96979" w:rsidP="001A5BE1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sectPr w:rsidR="00D96979" w:rsidSect="006E4AA9">
      <w:pgSz w:w="11906" w:h="16838"/>
      <w:pgMar w:top="1134" w:right="1134" w:bottom="1134" w:left="1134" w:header="709" w:footer="709" w:gutter="0"/>
      <w:cols w:num="2" w:space="708" w:equalWidth="0">
        <w:col w:w="4465" w:space="708"/>
        <w:col w:w="446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05BDE"/>
    <w:multiLevelType w:val="hybridMultilevel"/>
    <w:tmpl w:val="480ED686"/>
    <w:lvl w:ilvl="0" w:tplc="C9D80A2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3836719"/>
    <w:multiLevelType w:val="hybridMultilevel"/>
    <w:tmpl w:val="31CCCC3C"/>
    <w:lvl w:ilvl="0" w:tplc="3A869E2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D4E248B"/>
    <w:multiLevelType w:val="hybridMultilevel"/>
    <w:tmpl w:val="3D1A80DA"/>
    <w:lvl w:ilvl="0" w:tplc="D6C032D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DF80DB4"/>
    <w:multiLevelType w:val="hybridMultilevel"/>
    <w:tmpl w:val="33909944"/>
    <w:lvl w:ilvl="0" w:tplc="8CC61AB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F611D1D"/>
    <w:multiLevelType w:val="hybridMultilevel"/>
    <w:tmpl w:val="49BC019A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0D37B6"/>
    <w:multiLevelType w:val="hybridMultilevel"/>
    <w:tmpl w:val="3308490C"/>
    <w:lvl w:ilvl="0" w:tplc="46D4AB6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74019C8"/>
    <w:multiLevelType w:val="hybridMultilevel"/>
    <w:tmpl w:val="E95AAFDA"/>
    <w:lvl w:ilvl="0" w:tplc="665EA3F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7AC695C"/>
    <w:multiLevelType w:val="hybridMultilevel"/>
    <w:tmpl w:val="0658C0D8"/>
    <w:lvl w:ilvl="0" w:tplc="8BE0AB1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C912FC2"/>
    <w:multiLevelType w:val="hybridMultilevel"/>
    <w:tmpl w:val="A41C42B2"/>
    <w:lvl w:ilvl="0" w:tplc="245E85F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6461520"/>
    <w:multiLevelType w:val="hybridMultilevel"/>
    <w:tmpl w:val="976A6B80"/>
    <w:lvl w:ilvl="0" w:tplc="B168585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51448AB"/>
    <w:multiLevelType w:val="hybridMultilevel"/>
    <w:tmpl w:val="D414A854"/>
    <w:lvl w:ilvl="0" w:tplc="F39EA75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8A80AA3"/>
    <w:multiLevelType w:val="hybridMultilevel"/>
    <w:tmpl w:val="A1EAFE3C"/>
    <w:lvl w:ilvl="0" w:tplc="082496F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1C9577A"/>
    <w:multiLevelType w:val="hybridMultilevel"/>
    <w:tmpl w:val="72AA66F8"/>
    <w:lvl w:ilvl="0" w:tplc="D62E5B4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5A9B2FDC"/>
    <w:multiLevelType w:val="hybridMultilevel"/>
    <w:tmpl w:val="C7801044"/>
    <w:lvl w:ilvl="0" w:tplc="32FC586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E536304"/>
    <w:multiLevelType w:val="hybridMultilevel"/>
    <w:tmpl w:val="B6AC5E56"/>
    <w:lvl w:ilvl="0" w:tplc="988C96E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F9064A1"/>
    <w:multiLevelType w:val="hybridMultilevel"/>
    <w:tmpl w:val="F170096C"/>
    <w:lvl w:ilvl="0" w:tplc="A1A81DB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30179E4"/>
    <w:multiLevelType w:val="hybridMultilevel"/>
    <w:tmpl w:val="75FA9208"/>
    <w:lvl w:ilvl="0" w:tplc="47D0716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3D03528"/>
    <w:multiLevelType w:val="hybridMultilevel"/>
    <w:tmpl w:val="D8A85642"/>
    <w:lvl w:ilvl="0" w:tplc="84D2063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4FB0AB2"/>
    <w:multiLevelType w:val="hybridMultilevel"/>
    <w:tmpl w:val="3778431A"/>
    <w:lvl w:ilvl="0" w:tplc="BC8A7BF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7BBE7C9C"/>
    <w:multiLevelType w:val="hybridMultilevel"/>
    <w:tmpl w:val="E59C1440"/>
    <w:lvl w:ilvl="0" w:tplc="B96E4AB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7BC8069E"/>
    <w:multiLevelType w:val="hybridMultilevel"/>
    <w:tmpl w:val="4D6A3CB4"/>
    <w:lvl w:ilvl="0" w:tplc="48E273B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13"/>
  </w:num>
  <w:num w:numId="3">
    <w:abstractNumId w:val="6"/>
  </w:num>
  <w:num w:numId="4">
    <w:abstractNumId w:val="16"/>
  </w:num>
  <w:num w:numId="5">
    <w:abstractNumId w:val="14"/>
  </w:num>
  <w:num w:numId="6">
    <w:abstractNumId w:val="3"/>
  </w:num>
  <w:num w:numId="7">
    <w:abstractNumId w:val="1"/>
  </w:num>
  <w:num w:numId="8">
    <w:abstractNumId w:val="9"/>
  </w:num>
  <w:num w:numId="9">
    <w:abstractNumId w:val="19"/>
  </w:num>
  <w:num w:numId="10">
    <w:abstractNumId w:val="8"/>
  </w:num>
  <w:num w:numId="11">
    <w:abstractNumId w:val="15"/>
  </w:num>
  <w:num w:numId="12">
    <w:abstractNumId w:val="20"/>
  </w:num>
  <w:num w:numId="13">
    <w:abstractNumId w:val="2"/>
  </w:num>
  <w:num w:numId="14">
    <w:abstractNumId w:val="12"/>
  </w:num>
  <w:num w:numId="15">
    <w:abstractNumId w:val="5"/>
  </w:num>
  <w:num w:numId="16">
    <w:abstractNumId w:val="17"/>
  </w:num>
  <w:num w:numId="17">
    <w:abstractNumId w:val="10"/>
  </w:num>
  <w:num w:numId="18">
    <w:abstractNumId w:val="7"/>
  </w:num>
  <w:num w:numId="19">
    <w:abstractNumId w:val="11"/>
  </w:num>
  <w:num w:numId="20">
    <w:abstractNumId w:val="0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37CB"/>
    <w:rsid w:val="0001054F"/>
    <w:rsid w:val="00043A13"/>
    <w:rsid w:val="0006278D"/>
    <w:rsid w:val="000C37CB"/>
    <w:rsid w:val="000F2FAB"/>
    <w:rsid w:val="001321B3"/>
    <w:rsid w:val="00134423"/>
    <w:rsid w:val="00151B37"/>
    <w:rsid w:val="0016739D"/>
    <w:rsid w:val="001A5BE1"/>
    <w:rsid w:val="001C7811"/>
    <w:rsid w:val="00200310"/>
    <w:rsid w:val="00241FDF"/>
    <w:rsid w:val="00261D46"/>
    <w:rsid w:val="002F6839"/>
    <w:rsid w:val="00381905"/>
    <w:rsid w:val="00392F2E"/>
    <w:rsid w:val="0039461F"/>
    <w:rsid w:val="0045619E"/>
    <w:rsid w:val="004773E4"/>
    <w:rsid w:val="005B6385"/>
    <w:rsid w:val="00633552"/>
    <w:rsid w:val="006E4AA9"/>
    <w:rsid w:val="00754D7F"/>
    <w:rsid w:val="00845BF7"/>
    <w:rsid w:val="008B2675"/>
    <w:rsid w:val="008C52A2"/>
    <w:rsid w:val="008C5FBC"/>
    <w:rsid w:val="008D0BCF"/>
    <w:rsid w:val="00926D33"/>
    <w:rsid w:val="0094274B"/>
    <w:rsid w:val="0099135B"/>
    <w:rsid w:val="009928D6"/>
    <w:rsid w:val="009C29C7"/>
    <w:rsid w:val="009D335A"/>
    <w:rsid w:val="00A17B42"/>
    <w:rsid w:val="00A56328"/>
    <w:rsid w:val="00A74EAE"/>
    <w:rsid w:val="00AA2E44"/>
    <w:rsid w:val="00AB23D0"/>
    <w:rsid w:val="00AF234C"/>
    <w:rsid w:val="00B273B0"/>
    <w:rsid w:val="00B3169D"/>
    <w:rsid w:val="00B50F91"/>
    <w:rsid w:val="00B60038"/>
    <w:rsid w:val="00B65DB1"/>
    <w:rsid w:val="00BD2B61"/>
    <w:rsid w:val="00BF294F"/>
    <w:rsid w:val="00C35490"/>
    <w:rsid w:val="00C40C36"/>
    <w:rsid w:val="00C607B6"/>
    <w:rsid w:val="00C6669C"/>
    <w:rsid w:val="00D3688C"/>
    <w:rsid w:val="00D77789"/>
    <w:rsid w:val="00D96979"/>
    <w:rsid w:val="00DF7D13"/>
    <w:rsid w:val="00E53D38"/>
    <w:rsid w:val="00E808C8"/>
    <w:rsid w:val="00E959E7"/>
    <w:rsid w:val="00F07BE8"/>
    <w:rsid w:val="00F5671E"/>
    <w:rsid w:val="00FA01D4"/>
    <w:rsid w:val="00FD69E2"/>
    <w:rsid w:val="00FF2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AA9"/>
    <w:pPr>
      <w:suppressAutoHyphens/>
    </w:pPr>
    <w:rPr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5619E"/>
    <w:pPr>
      <w:suppressAutoHyphens w:val="0"/>
    </w:pPr>
    <w:rPr>
      <w:kern w:val="0"/>
      <w:lang w:eastAsia="ru-RU"/>
    </w:rPr>
  </w:style>
  <w:style w:type="table" w:styleId="TableGrid">
    <w:name w:val="Table Grid"/>
    <w:basedOn w:val="TableNormal"/>
    <w:uiPriority w:val="99"/>
    <w:rsid w:val="0094274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C40C36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2</Pages>
  <Words>407</Words>
  <Characters>2321</Characters>
  <Application>Microsoft Office Outlook</Application>
  <DocSecurity>0</DocSecurity>
  <Lines>0</Lines>
  <Paragraphs>0</Paragraphs>
  <ScaleCrop>false</ScaleCrop>
  <Company>kgu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Ural</cp:lastModifiedBy>
  <cp:revision>5</cp:revision>
  <cp:lastPrinted>2015-09-30T09:43:00Z</cp:lastPrinted>
  <dcterms:created xsi:type="dcterms:W3CDTF">2017-02-02T04:48:00Z</dcterms:created>
  <dcterms:modified xsi:type="dcterms:W3CDTF">2018-10-18T09:24:00Z</dcterms:modified>
</cp:coreProperties>
</file>